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E40" w:rsidRDefault="004F2E40" w:rsidP="004C7A27">
      <w:pPr>
        <w:rPr>
          <w:b/>
          <w:bCs/>
          <w:sz w:val="24"/>
          <w:szCs w:val="24"/>
          <w:lang w:val="en-US"/>
        </w:rPr>
      </w:pPr>
    </w:p>
    <w:p w:rsidR="004F2E40" w:rsidRDefault="004F2E40" w:rsidP="00A66963">
      <w:pPr>
        <w:ind w:left="7080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Образец № 9</w:t>
      </w:r>
    </w:p>
    <w:p w:rsidR="004F2E40" w:rsidRPr="004C7A27" w:rsidRDefault="004F2E40" w:rsidP="004C7A27">
      <w:pPr>
        <w:rPr>
          <w:b/>
          <w:bCs/>
          <w:sz w:val="24"/>
          <w:szCs w:val="24"/>
          <w:lang w:val="en-US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3708"/>
        <w:gridCol w:w="6323"/>
      </w:tblGrid>
      <w:tr w:rsidR="004F2E40" w:rsidRPr="00321E59">
        <w:tc>
          <w:tcPr>
            <w:tcW w:w="3708" w:type="dxa"/>
          </w:tcPr>
          <w:p w:rsidR="004F2E40" w:rsidRPr="00321E59" w:rsidRDefault="004F2E40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4F2E40" w:rsidRPr="00321E59" w:rsidRDefault="004F2E40" w:rsidP="00FB116E">
            <w:pPr>
              <w:pStyle w:val="BodyText"/>
              <w:jc w:val="left"/>
              <w:rPr>
                <w:i/>
                <w:iCs/>
              </w:rPr>
            </w:pPr>
          </w:p>
        </w:tc>
      </w:tr>
      <w:tr w:rsidR="004F2E40" w:rsidRPr="00321E59">
        <w:tc>
          <w:tcPr>
            <w:tcW w:w="3708" w:type="dxa"/>
          </w:tcPr>
          <w:p w:rsidR="004F2E40" w:rsidRPr="00321E59" w:rsidRDefault="004F2E40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4F2E40" w:rsidRPr="00321E59" w:rsidRDefault="004F2E40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4F2E40" w:rsidRPr="00321E59">
        <w:tc>
          <w:tcPr>
            <w:tcW w:w="3708" w:type="dxa"/>
          </w:tcPr>
          <w:p w:rsidR="004F2E40" w:rsidRPr="00321E59" w:rsidRDefault="004F2E40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 xml:space="preserve">BIC; IBAN: </w:t>
            </w:r>
          </w:p>
        </w:tc>
        <w:tc>
          <w:tcPr>
            <w:tcW w:w="6323" w:type="dxa"/>
          </w:tcPr>
          <w:p w:rsidR="004F2E40" w:rsidRPr="00321E59" w:rsidRDefault="004F2E40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4F2E40" w:rsidRPr="00321E59">
        <w:tc>
          <w:tcPr>
            <w:tcW w:w="3708" w:type="dxa"/>
          </w:tcPr>
          <w:p w:rsidR="004F2E40" w:rsidRPr="00321E59" w:rsidRDefault="004F2E40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Булстат номер/ЕИК:</w:t>
            </w:r>
          </w:p>
        </w:tc>
        <w:tc>
          <w:tcPr>
            <w:tcW w:w="6323" w:type="dxa"/>
          </w:tcPr>
          <w:p w:rsidR="004F2E40" w:rsidRPr="00321E59" w:rsidRDefault="004F2E40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4F2E40" w:rsidRPr="00321E59">
        <w:tc>
          <w:tcPr>
            <w:tcW w:w="3708" w:type="dxa"/>
          </w:tcPr>
          <w:p w:rsidR="004F2E40" w:rsidRPr="00321E59" w:rsidRDefault="004F2E40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4F2E40" w:rsidRPr="00321E59" w:rsidRDefault="004F2E40" w:rsidP="00FB116E">
            <w:pPr>
              <w:pStyle w:val="BodyText"/>
              <w:jc w:val="left"/>
              <w:rPr>
                <w:i/>
                <w:iCs/>
                <w:sz w:val="22"/>
                <w:szCs w:val="22"/>
              </w:rPr>
            </w:pPr>
            <w:r w:rsidRPr="00321E59">
              <w:rPr>
                <w:i/>
                <w:iCs/>
                <w:sz w:val="22"/>
                <w:szCs w:val="22"/>
              </w:rPr>
              <w:t>(държава, град, пощенски код, улица, №)</w:t>
            </w:r>
          </w:p>
        </w:tc>
      </w:tr>
      <w:tr w:rsidR="004F2E40" w:rsidRPr="00321E59">
        <w:tc>
          <w:tcPr>
            <w:tcW w:w="3708" w:type="dxa"/>
          </w:tcPr>
          <w:p w:rsidR="004F2E40" w:rsidRPr="00321E59" w:rsidRDefault="004F2E40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4F2E40" w:rsidRPr="00321E59" w:rsidRDefault="004F2E40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4F2E40" w:rsidRPr="00321E59">
        <w:tc>
          <w:tcPr>
            <w:tcW w:w="3708" w:type="dxa"/>
          </w:tcPr>
          <w:p w:rsidR="004F2E40" w:rsidRPr="00321E59" w:rsidRDefault="004F2E40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4F2E40" w:rsidRPr="00321E59" w:rsidRDefault="004F2E40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4F2E40" w:rsidRPr="00321E59">
        <w:tc>
          <w:tcPr>
            <w:tcW w:w="3708" w:type="dxa"/>
          </w:tcPr>
          <w:p w:rsidR="004F2E40" w:rsidRPr="00321E59" w:rsidRDefault="004F2E40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4F2E40" w:rsidRPr="00321E59" w:rsidRDefault="004F2E40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  <w:tr w:rsidR="004F2E40" w:rsidRPr="00321E59">
        <w:tc>
          <w:tcPr>
            <w:tcW w:w="3708" w:type="dxa"/>
          </w:tcPr>
          <w:p w:rsidR="004F2E40" w:rsidRPr="00321E59" w:rsidRDefault="004F2E40" w:rsidP="00FB116E">
            <w:pPr>
              <w:pStyle w:val="BodyText"/>
              <w:jc w:val="left"/>
              <w:rPr>
                <w:sz w:val="22"/>
                <w:szCs w:val="22"/>
              </w:rPr>
            </w:pPr>
            <w:r w:rsidRPr="00321E59">
              <w:rPr>
                <w:sz w:val="22"/>
                <w:szCs w:val="22"/>
              </w:rPr>
              <w:t>e mail:</w:t>
            </w:r>
          </w:p>
        </w:tc>
        <w:tc>
          <w:tcPr>
            <w:tcW w:w="6323" w:type="dxa"/>
          </w:tcPr>
          <w:p w:rsidR="004F2E40" w:rsidRPr="00321E59" w:rsidRDefault="004F2E40" w:rsidP="00FB116E">
            <w:pPr>
              <w:pStyle w:val="BodyText"/>
              <w:ind w:left="252"/>
              <w:jc w:val="left"/>
              <w:rPr>
                <w:i/>
                <w:iCs/>
              </w:rPr>
            </w:pPr>
          </w:p>
        </w:tc>
      </w:tr>
    </w:tbl>
    <w:p w:rsidR="004F2E40" w:rsidRPr="00321E59" w:rsidRDefault="004F2E40" w:rsidP="004C7A27">
      <w:pPr>
        <w:pStyle w:val="BodyText"/>
        <w:rPr>
          <w:b w:val="0"/>
          <w:bCs w:val="0"/>
        </w:rPr>
      </w:pPr>
    </w:p>
    <w:p w:rsidR="004F2E40" w:rsidRPr="00321E59" w:rsidRDefault="004F2E40" w:rsidP="006A67A3">
      <w:pPr>
        <w:ind w:firstLine="4680"/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 xml:space="preserve">До </w:t>
      </w:r>
    </w:p>
    <w:p w:rsidR="004F2E40" w:rsidRPr="00321E59" w:rsidRDefault="004F2E40" w:rsidP="006A67A3">
      <w:pPr>
        <w:ind w:firstLine="4680"/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 xml:space="preserve">Община </w:t>
      </w:r>
      <w:r>
        <w:rPr>
          <w:b/>
          <w:bCs/>
          <w:sz w:val="24"/>
          <w:szCs w:val="24"/>
        </w:rPr>
        <w:t>Лозница</w:t>
      </w:r>
    </w:p>
    <w:p w:rsidR="004F2E40" w:rsidRPr="00321E59" w:rsidRDefault="004F2E40" w:rsidP="006A67A3">
      <w:pPr>
        <w:ind w:firstLine="4680"/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гр.</w:t>
      </w:r>
      <w:r>
        <w:rPr>
          <w:b/>
          <w:bCs/>
          <w:sz w:val="24"/>
          <w:szCs w:val="24"/>
        </w:rPr>
        <w:t xml:space="preserve"> Лозница, </w:t>
      </w:r>
      <w:r w:rsidRPr="00321E59">
        <w:rPr>
          <w:b/>
          <w:bCs/>
          <w:sz w:val="24"/>
          <w:szCs w:val="24"/>
        </w:rPr>
        <w:t>ул. „</w:t>
      </w:r>
      <w:r>
        <w:rPr>
          <w:b/>
          <w:bCs/>
          <w:sz w:val="24"/>
          <w:szCs w:val="24"/>
        </w:rPr>
        <w:t>Васил Левски” № 6</w:t>
      </w:r>
    </w:p>
    <w:p w:rsidR="004F2E40" w:rsidRPr="00321E59" w:rsidRDefault="004F2E40" w:rsidP="004C7A27">
      <w:pPr>
        <w:ind w:firstLine="720"/>
        <w:rPr>
          <w:b/>
          <w:bCs/>
          <w:sz w:val="24"/>
          <w:szCs w:val="24"/>
        </w:rPr>
      </w:pPr>
    </w:p>
    <w:p w:rsidR="004F2E40" w:rsidRDefault="004F2E40" w:rsidP="004C7A27">
      <w:pPr>
        <w:pStyle w:val="Heading1"/>
        <w:jc w:val="center"/>
        <w:rPr>
          <w:rFonts w:ascii="Times New Roman" w:hAnsi="Times New Roman" w:cs="Times New Roman"/>
          <w:color w:val="auto"/>
        </w:rPr>
      </w:pPr>
      <w:r w:rsidRPr="00321E59">
        <w:rPr>
          <w:rFonts w:ascii="Times New Roman" w:hAnsi="Times New Roman" w:cs="Times New Roman"/>
          <w:color w:val="auto"/>
        </w:rPr>
        <w:t xml:space="preserve">ПРЕДЛОЖЕНИЕ </w:t>
      </w:r>
    </w:p>
    <w:p w:rsidR="004F2E40" w:rsidRPr="00321E59" w:rsidRDefault="004F2E40" w:rsidP="004C7A27">
      <w:pPr>
        <w:pStyle w:val="Heading1"/>
        <w:jc w:val="center"/>
        <w:rPr>
          <w:rFonts w:ascii="Times New Roman" w:hAnsi="Times New Roman" w:cs="Times New Roman"/>
          <w:color w:val="auto"/>
        </w:rPr>
      </w:pPr>
      <w:r w:rsidRPr="00321E59">
        <w:rPr>
          <w:rFonts w:ascii="Times New Roman" w:hAnsi="Times New Roman" w:cs="Times New Roman"/>
          <w:color w:val="auto"/>
        </w:rPr>
        <w:t>ЗА ИЗПЪЛНЕНИЕ НА</w:t>
      </w:r>
      <w:r>
        <w:rPr>
          <w:rFonts w:ascii="Times New Roman" w:hAnsi="Times New Roman" w:cs="Times New Roman"/>
          <w:color w:val="auto"/>
        </w:rPr>
        <w:t xml:space="preserve"> </w:t>
      </w:r>
      <w:r w:rsidRPr="00321E59">
        <w:rPr>
          <w:rFonts w:ascii="Times New Roman" w:hAnsi="Times New Roman" w:cs="Times New Roman"/>
          <w:color w:val="auto"/>
        </w:rPr>
        <w:t>ОБЩЕСТВЕНА ПОРЪЧКА</w:t>
      </w:r>
    </w:p>
    <w:p w:rsidR="004F2E40" w:rsidRPr="00321E59" w:rsidRDefault="004F2E40" w:rsidP="004C7A27"/>
    <w:tbl>
      <w:tblPr>
        <w:tblW w:w="0" w:type="auto"/>
        <w:jc w:val="center"/>
        <w:tblInd w:w="-595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1822"/>
        <w:gridCol w:w="7935"/>
      </w:tblGrid>
      <w:tr w:rsidR="004F2E40" w:rsidRPr="00321E59">
        <w:trPr>
          <w:jc w:val="center"/>
        </w:trPr>
        <w:tc>
          <w:tcPr>
            <w:tcW w:w="1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E40" w:rsidRPr="00321E59" w:rsidRDefault="004F2E40" w:rsidP="00FB116E">
            <w:pPr>
              <w:pStyle w:val="BodyText"/>
              <w:rPr>
                <w:b w:val="0"/>
                <w:bCs w:val="0"/>
              </w:rPr>
            </w:pPr>
            <w:r w:rsidRPr="00321E59">
              <w:rPr>
                <w:b w:val="0"/>
                <w:bCs w:val="0"/>
              </w:rPr>
              <w:t>Наименование на поръчката:</w:t>
            </w:r>
          </w:p>
        </w:tc>
        <w:tc>
          <w:tcPr>
            <w:tcW w:w="7935" w:type="dxa"/>
            <w:tcBorders>
              <w:left w:val="single" w:sz="4" w:space="0" w:color="auto"/>
              <w:right w:val="single" w:sz="4" w:space="0" w:color="auto"/>
            </w:tcBorders>
          </w:tcPr>
          <w:p w:rsidR="004F2E40" w:rsidRPr="00321E59" w:rsidRDefault="004F2E40" w:rsidP="00FB116E">
            <w:pPr>
              <w:autoSpaceDN w:val="0"/>
              <w:adjustRightInd w:val="0"/>
              <w:spacing w:after="120"/>
              <w:jc w:val="both"/>
            </w:pPr>
            <w:r w:rsidRPr="008221DA">
              <w:rPr>
                <w:b/>
                <w:bCs/>
                <w:color w:val="000000"/>
                <w:sz w:val="24"/>
                <w:szCs w:val="24"/>
                <w:lang w:eastAsia="bg-BG"/>
              </w:rPr>
      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      </w:r>
            <w:r w:rsidRPr="008221DA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221DA">
              <w:rPr>
                <w:b/>
                <w:bCs/>
                <w:color w:val="000000"/>
                <w:sz w:val="24"/>
                <w:szCs w:val="24"/>
                <w:lang w:eastAsia="bg-BG"/>
              </w:rPr>
      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      </w:r>
          </w:p>
        </w:tc>
      </w:tr>
    </w:tbl>
    <w:p w:rsidR="004F2E40" w:rsidRPr="00321E59" w:rsidRDefault="004F2E40" w:rsidP="004C7A27">
      <w:pPr>
        <w:jc w:val="both"/>
        <w:rPr>
          <w:b/>
          <w:bCs/>
          <w:sz w:val="24"/>
          <w:szCs w:val="24"/>
        </w:rPr>
      </w:pPr>
    </w:p>
    <w:p w:rsidR="004F2E40" w:rsidRDefault="004F2E40" w:rsidP="006A67A3">
      <w:pPr>
        <w:ind w:left="-181" w:right="-54"/>
        <w:jc w:val="center"/>
        <w:rPr>
          <w:b/>
          <w:bCs/>
          <w:sz w:val="24"/>
          <w:szCs w:val="24"/>
        </w:rPr>
      </w:pPr>
      <w:r w:rsidRPr="008221DA">
        <w:rPr>
          <w:b/>
          <w:bCs/>
          <w:sz w:val="24"/>
          <w:szCs w:val="24"/>
        </w:rPr>
        <w:t>УВАЖАЕМИ ДАМИ И ГОСПОДА,</w:t>
      </w:r>
    </w:p>
    <w:p w:rsidR="004F2E40" w:rsidRPr="008221DA" w:rsidRDefault="004F2E40" w:rsidP="006A67A3">
      <w:pPr>
        <w:ind w:left="-181" w:right="-54"/>
        <w:jc w:val="center"/>
        <w:rPr>
          <w:b/>
          <w:bCs/>
          <w:sz w:val="24"/>
          <w:szCs w:val="24"/>
        </w:rPr>
      </w:pPr>
    </w:p>
    <w:p w:rsidR="004F2E40" w:rsidRPr="006A67A3" w:rsidRDefault="004F2E40" w:rsidP="006A67A3">
      <w:pPr>
        <w:spacing w:line="276" w:lineRule="auto"/>
        <w:ind w:firstLine="567"/>
        <w:jc w:val="both"/>
        <w:rPr>
          <w:b/>
          <w:bCs/>
          <w:sz w:val="24"/>
          <w:szCs w:val="24"/>
        </w:rPr>
      </w:pPr>
      <w:r w:rsidRPr="006A67A3">
        <w:rPr>
          <w:sz w:val="24"/>
          <w:szCs w:val="24"/>
        </w:rPr>
        <w:t xml:space="preserve">1. След запознаване с всички документи и образци </w:t>
      </w:r>
      <w:r>
        <w:rPr>
          <w:sz w:val="24"/>
          <w:szCs w:val="24"/>
        </w:rPr>
        <w:t xml:space="preserve">към публикуваната от Възложителя в Профил на купувача обява, </w:t>
      </w:r>
      <w:r w:rsidRPr="006A67A3">
        <w:rPr>
          <w:sz w:val="24"/>
          <w:szCs w:val="24"/>
        </w:rPr>
        <w:t xml:space="preserve">ние удостоверяваме и потвърждаваме, че представляваният от нас участник отговаря на </w:t>
      </w:r>
      <w:r>
        <w:rPr>
          <w:sz w:val="24"/>
          <w:szCs w:val="24"/>
        </w:rPr>
        <w:t xml:space="preserve">посочените </w:t>
      </w:r>
      <w:r w:rsidRPr="006A67A3">
        <w:rPr>
          <w:sz w:val="24"/>
          <w:szCs w:val="24"/>
        </w:rPr>
        <w:t>изискванията и условия</w:t>
      </w:r>
      <w:r>
        <w:rPr>
          <w:sz w:val="24"/>
          <w:szCs w:val="24"/>
        </w:rPr>
        <w:t xml:space="preserve"> по провежданото възлагане по реда на чл.20, ал.3, т.2 от ЗОП  “Събиране на оферти с обява” на обществена поръчка с предмет: </w:t>
      </w:r>
      <w:r w:rsidRPr="008221DA">
        <w:rPr>
          <w:b/>
          <w:bCs/>
          <w:color w:val="000000"/>
          <w:sz w:val="24"/>
          <w:szCs w:val="24"/>
          <w:lang w:eastAsia="bg-BG"/>
        </w:rPr>
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</w:r>
      <w:r w:rsidRPr="008221DA">
        <w:rPr>
          <w:b/>
          <w:bCs/>
          <w:i/>
          <w:iCs/>
          <w:sz w:val="24"/>
          <w:szCs w:val="24"/>
          <w:lang w:val="ru-RU"/>
        </w:rPr>
        <w:t xml:space="preserve"> </w:t>
      </w:r>
      <w:r w:rsidRPr="008221DA">
        <w:rPr>
          <w:b/>
          <w:bCs/>
          <w:color w:val="000000"/>
          <w:sz w:val="24"/>
          <w:szCs w:val="24"/>
          <w:lang w:eastAsia="bg-BG"/>
        </w:rPr>
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</w:r>
      <w:r w:rsidRPr="006A67A3">
        <w:rPr>
          <w:b/>
          <w:bCs/>
          <w:sz w:val="24"/>
          <w:szCs w:val="24"/>
        </w:rPr>
        <w:t xml:space="preserve">, </w:t>
      </w:r>
      <w:r w:rsidRPr="006A67A3">
        <w:rPr>
          <w:sz w:val="24"/>
          <w:szCs w:val="24"/>
        </w:rPr>
        <w:t>по обособена позиция № ................................ (ПОСОЧВА СЕ ОБОСОБЕНАТА ПОЗИЦИЯ ЗА КОЯТО СЕ ПОДАВА ОФЕРТА)</w:t>
      </w:r>
      <w:r w:rsidRPr="006A67A3">
        <w:rPr>
          <w:b/>
          <w:bCs/>
          <w:sz w:val="24"/>
          <w:szCs w:val="24"/>
        </w:rPr>
        <w:t>.</w:t>
      </w:r>
    </w:p>
    <w:p w:rsidR="004F2E40" w:rsidRPr="006A67A3" w:rsidRDefault="004F2E40" w:rsidP="006A67A3">
      <w:pPr>
        <w:tabs>
          <w:tab w:val="left" w:pos="268"/>
        </w:tabs>
        <w:ind w:right="284" w:firstLine="567"/>
        <w:jc w:val="both"/>
        <w:rPr>
          <w:b/>
          <w:bCs/>
          <w:sz w:val="24"/>
          <w:szCs w:val="24"/>
        </w:rPr>
      </w:pPr>
      <w:r w:rsidRPr="006A67A3">
        <w:rPr>
          <w:sz w:val="24"/>
          <w:szCs w:val="24"/>
        </w:rPr>
        <w:t>2.</w:t>
      </w:r>
      <w:r w:rsidRPr="006A67A3">
        <w:rPr>
          <w:b/>
          <w:bCs/>
          <w:i/>
          <w:iCs/>
          <w:sz w:val="24"/>
          <w:szCs w:val="24"/>
        </w:rPr>
        <w:t xml:space="preserve"> </w:t>
      </w:r>
      <w:r w:rsidRPr="006A67A3">
        <w:rPr>
          <w:sz w:val="24"/>
          <w:szCs w:val="24"/>
        </w:rPr>
        <w:t xml:space="preserve">Декларираме, че сме </w:t>
      </w:r>
      <w:r>
        <w:rPr>
          <w:sz w:val="24"/>
          <w:szCs w:val="24"/>
        </w:rPr>
        <w:t>проучили</w:t>
      </w:r>
      <w:r w:rsidRPr="006A67A3">
        <w:rPr>
          <w:sz w:val="24"/>
          <w:szCs w:val="24"/>
        </w:rPr>
        <w:t xml:space="preserve"> документация</w:t>
      </w:r>
      <w:r>
        <w:rPr>
          <w:sz w:val="24"/>
          <w:szCs w:val="24"/>
        </w:rPr>
        <w:t>та</w:t>
      </w:r>
      <w:r w:rsidRPr="006A67A3">
        <w:rPr>
          <w:sz w:val="24"/>
          <w:szCs w:val="24"/>
        </w:rPr>
        <w:t xml:space="preserve"> за участие и сме запознати с указанията и условията за участие в обявената от Вас </w:t>
      </w:r>
      <w:r>
        <w:rPr>
          <w:sz w:val="24"/>
          <w:szCs w:val="24"/>
        </w:rPr>
        <w:t>обществена поръчка</w:t>
      </w:r>
      <w:r w:rsidRPr="006A67A3">
        <w:rPr>
          <w:sz w:val="24"/>
          <w:szCs w:val="24"/>
        </w:rPr>
        <w:t>. Съгласни сме с поставените от Вас условия и ги приемаме без възражения.</w:t>
      </w:r>
    </w:p>
    <w:p w:rsidR="004F2E40" w:rsidRPr="006A67A3" w:rsidRDefault="004F2E40" w:rsidP="006A67A3">
      <w:pPr>
        <w:ind w:firstLine="567"/>
        <w:jc w:val="both"/>
        <w:rPr>
          <w:sz w:val="24"/>
          <w:szCs w:val="24"/>
        </w:rPr>
      </w:pPr>
      <w:r w:rsidRPr="006A67A3">
        <w:rPr>
          <w:sz w:val="24"/>
          <w:szCs w:val="24"/>
        </w:rPr>
        <w:t>3. Запознати сме и приемаме условията на проекта на договора. Ако бъдем определени за изпълнител, ще сключим договор по приложения в документацията образец.</w:t>
      </w:r>
    </w:p>
    <w:p w:rsidR="004F2E40" w:rsidRPr="006A67A3" w:rsidRDefault="004F2E40" w:rsidP="006A67A3">
      <w:pPr>
        <w:ind w:firstLine="567"/>
        <w:jc w:val="both"/>
        <w:rPr>
          <w:b/>
          <w:bCs/>
          <w:sz w:val="24"/>
          <w:szCs w:val="24"/>
        </w:rPr>
      </w:pPr>
      <w:r w:rsidRPr="006A67A3">
        <w:rPr>
          <w:sz w:val="24"/>
          <w:szCs w:val="24"/>
        </w:rPr>
        <w:t>4. Запознати сме с условието, че Договора за изпълнение ще влезе в сила след получаването на Възлагателно писмо от страна на Възложителя.</w:t>
      </w:r>
    </w:p>
    <w:p w:rsidR="004F2E40" w:rsidRPr="006A67A3" w:rsidRDefault="004F2E40" w:rsidP="006A67A3">
      <w:pPr>
        <w:ind w:firstLine="567"/>
        <w:jc w:val="both"/>
        <w:rPr>
          <w:sz w:val="24"/>
          <w:szCs w:val="24"/>
        </w:rPr>
      </w:pPr>
      <w:r w:rsidRPr="006A67A3">
        <w:rPr>
          <w:b/>
          <w:bCs/>
          <w:sz w:val="24"/>
          <w:szCs w:val="24"/>
        </w:rPr>
        <w:t>5. Организация на работата:</w:t>
      </w:r>
    </w:p>
    <w:p w:rsidR="004F2E40" w:rsidRPr="006A67A3" w:rsidRDefault="004F2E40" w:rsidP="006A67A3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6A67A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2E40" w:rsidRPr="006A67A3" w:rsidRDefault="004F2E40" w:rsidP="006A67A3">
      <w:pPr>
        <w:ind w:firstLine="567"/>
        <w:jc w:val="both"/>
        <w:rPr>
          <w:sz w:val="24"/>
          <w:szCs w:val="24"/>
        </w:rPr>
      </w:pPr>
      <w:r w:rsidRPr="006A67A3">
        <w:rPr>
          <w:b/>
          <w:bCs/>
          <w:sz w:val="24"/>
          <w:szCs w:val="24"/>
        </w:rPr>
        <w:t>6. Управление на риска:</w:t>
      </w:r>
    </w:p>
    <w:p w:rsidR="004F2E40" w:rsidRPr="006A67A3" w:rsidRDefault="004F2E40" w:rsidP="006A67A3">
      <w:pPr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6A67A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2E40" w:rsidRPr="006A67A3" w:rsidRDefault="004F2E40" w:rsidP="006A67A3">
      <w:pPr>
        <w:tabs>
          <w:tab w:val="left" w:pos="567"/>
          <w:tab w:val="left" w:pos="993"/>
        </w:tabs>
        <w:jc w:val="both"/>
        <w:rPr>
          <w:b/>
          <w:bCs/>
          <w:sz w:val="24"/>
          <w:szCs w:val="24"/>
        </w:rPr>
      </w:pPr>
      <w:r w:rsidRPr="006A67A3">
        <w:rPr>
          <w:b/>
          <w:bCs/>
          <w:sz w:val="24"/>
          <w:szCs w:val="24"/>
        </w:rPr>
        <w:tab/>
        <w:t>7. Други, по преценка на участника:</w:t>
      </w:r>
    </w:p>
    <w:p w:rsidR="004F2E40" w:rsidRPr="006A67A3" w:rsidRDefault="004F2E40" w:rsidP="006A67A3">
      <w:pPr>
        <w:jc w:val="both"/>
        <w:rPr>
          <w:b/>
          <w:bCs/>
          <w:sz w:val="24"/>
          <w:szCs w:val="24"/>
        </w:rPr>
      </w:pPr>
      <w:r w:rsidRPr="006A67A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2E40" w:rsidRDefault="004F2E40" w:rsidP="004C7A27">
      <w:pPr>
        <w:ind w:firstLine="708"/>
        <w:jc w:val="both"/>
        <w:rPr>
          <w:sz w:val="24"/>
          <w:szCs w:val="24"/>
        </w:rPr>
      </w:pPr>
    </w:p>
    <w:p w:rsidR="004F2E40" w:rsidRPr="00321E59" w:rsidRDefault="004F2E40" w:rsidP="004C7A27">
      <w:pPr>
        <w:spacing w:line="360" w:lineRule="auto"/>
        <w:ind w:left="2880"/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Подпис и печат:</w:t>
      </w:r>
    </w:p>
    <w:tbl>
      <w:tblPr>
        <w:tblW w:w="0" w:type="auto"/>
        <w:tblInd w:w="907" w:type="dxa"/>
        <w:tblLayout w:type="fixed"/>
        <w:tblLook w:val="0000"/>
      </w:tblPr>
      <w:tblGrid>
        <w:gridCol w:w="4261"/>
        <w:gridCol w:w="4261"/>
      </w:tblGrid>
      <w:tr w:rsidR="004F2E40" w:rsidRPr="00321E59">
        <w:tc>
          <w:tcPr>
            <w:tcW w:w="4261" w:type="dxa"/>
          </w:tcPr>
          <w:p w:rsidR="004F2E40" w:rsidRPr="00321E59" w:rsidRDefault="004F2E40" w:rsidP="00FB116E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</w:tcPr>
          <w:p w:rsidR="004F2E40" w:rsidRPr="00321E59" w:rsidRDefault="004F2E40" w:rsidP="00FB116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________/ _________ / ______</w:t>
            </w:r>
          </w:p>
        </w:tc>
      </w:tr>
      <w:tr w:rsidR="004F2E40" w:rsidRPr="00321E59">
        <w:tc>
          <w:tcPr>
            <w:tcW w:w="4261" w:type="dxa"/>
          </w:tcPr>
          <w:p w:rsidR="004F2E40" w:rsidRPr="00321E59" w:rsidRDefault="004F2E40" w:rsidP="00FB116E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</w:tcPr>
          <w:p w:rsidR="004F2E40" w:rsidRPr="00321E59" w:rsidRDefault="004F2E40" w:rsidP="00FB116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__________________________</w:t>
            </w:r>
          </w:p>
        </w:tc>
      </w:tr>
      <w:tr w:rsidR="004F2E40" w:rsidRPr="00321E59">
        <w:tc>
          <w:tcPr>
            <w:tcW w:w="4261" w:type="dxa"/>
          </w:tcPr>
          <w:p w:rsidR="004F2E40" w:rsidRPr="00321E59" w:rsidRDefault="004F2E40" w:rsidP="00FB116E">
            <w:pPr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261" w:type="dxa"/>
          </w:tcPr>
          <w:p w:rsidR="004F2E40" w:rsidRPr="00321E59" w:rsidRDefault="004F2E40" w:rsidP="00FB116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__________________________</w:t>
            </w:r>
          </w:p>
        </w:tc>
      </w:tr>
    </w:tbl>
    <w:p w:rsidR="004F2E40" w:rsidRDefault="004F2E40" w:rsidP="004C7A27">
      <w:pPr>
        <w:ind w:firstLine="708"/>
        <w:jc w:val="both"/>
        <w:rPr>
          <w:sz w:val="24"/>
          <w:szCs w:val="24"/>
        </w:rPr>
      </w:pPr>
    </w:p>
    <w:p w:rsidR="004F2E40" w:rsidRPr="006A67A3" w:rsidRDefault="004F2E40" w:rsidP="006A67A3">
      <w:pPr>
        <w:spacing w:line="360" w:lineRule="auto"/>
        <w:rPr>
          <w:b/>
          <w:bCs/>
          <w:sz w:val="24"/>
          <w:szCs w:val="24"/>
        </w:rPr>
      </w:pPr>
    </w:p>
    <w:sectPr w:rsidR="004F2E40" w:rsidRPr="006A67A3" w:rsidSect="003F5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C46D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F631A17"/>
    <w:multiLevelType w:val="hybridMultilevel"/>
    <w:tmpl w:val="36BAED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86E90"/>
    <w:multiLevelType w:val="hybridMultilevel"/>
    <w:tmpl w:val="3086FC92"/>
    <w:lvl w:ilvl="0" w:tplc="67D267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A7474"/>
    <w:multiLevelType w:val="hybridMultilevel"/>
    <w:tmpl w:val="A9FA61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A27"/>
    <w:rsid w:val="000D2558"/>
    <w:rsid w:val="000F70DB"/>
    <w:rsid w:val="00287705"/>
    <w:rsid w:val="00321E59"/>
    <w:rsid w:val="003F5D55"/>
    <w:rsid w:val="0048248B"/>
    <w:rsid w:val="004B55B3"/>
    <w:rsid w:val="004C7A27"/>
    <w:rsid w:val="004F2E40"/>
    <w:rsid w:val="0051492A"/>
    <w:rsid w:val="005E17A3"/>
    <w:rsid w:val="00683A2E"/>
    <w:rsid w:val="006A67A3"/>
    <w:rsid w:val="008221DA"/>
    <w:rsid w:val="00985A87"/>
    <w:rsid w:val="00A33FDC"/>
    <w:rsid w:val="00A45357"/>
    <w:rsid w:val="00A65D44"/>
    <w:rsid w:val="00A66963"/>
    <w:rsid w:val="00DA3513"/>
    <w:rsid w:val="00FB1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A27"/>
    <w:rPr>
      <w:rFonts w:ascii="Times New Roman" w:eastAsia="Times New Roman" w:hAnsi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7A2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C7A27"/>
    <w:rPr>
      <w:rFonts w:ascii="Cambria" w:hAnsi="Cambria" w:cs="Cambria"/>
      <w:b/>
      <w:bCs/>
      <w:color w:val="365F91"/>
      <w:sz w:val="28"/>
      <w:szCs w:val="28"/>
    </w:rPr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4C7A27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4C7A27"/>
    <w:rPr>
      <w:rFonts w:ascii="Times New Roman" w:hAnsi="Times New Roman" w:cs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C7A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C7A27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2"/>
    <w:uiPriority w:val="99"/>
    <w:rsid w:val="004C7A27"/>
    <w:rPr>
      <w:rFonts w:ascii="Calibri" w:hAnsi="Calibri" w:cs="Calibri"/>
    </w:rPr>
  </w:style>
  <w:style w:type="paragraph" w:styleId="NoSpacing">
    <w:name w:val="No Spacing"/>
    <w:basedOn w:val="Normal"/>
    <w:uiPriority w:val="99"/>
    <w:qFormat/>
    <w:rsid w:val="004C7A27"/>
    <w:rPr>
      <w:rFonts w:ascii="Cambria" w:hAnsi="Cambria" w:cs="Cambria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531</Words>
  <Characters>3033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8</cp:revision>
  <dcterms:created xsi:type="dcterms:W3CDTF">2016-04-27T12:37:00Z</dcterms:created>
  <dcterms:modified xsi:type="dcterms:W3CDTF">2016-08-08T07:37:00Z</dcterms:modified>
</cp:coreProperties>
</file>